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737ED9C0"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Explores </w:t>
      </w:r>
      <w:r w:rsidR="00EE45A2">
        <w:rPr>
          <w:rFonts w:ascii="Arial" w:hAnsi="Arial"/>
          <w:b/>
          <w:sz w:val="28"/>
        </w:rPr>
        <w:t xml:space="preserve">the </w:t>
      </w:r>
      <w:r w:rsidR="00EA3D3A">
        <w:rPr>
          <w:rFonts w:ascii="Arial" w:hAnsi="Arial"/>
          <w:b/>
          <w:sz w:val="28"/>
        </w:rPr>
        <w:t>Tradition of Mexican</w:t>
      </w:r>
      <w:r w:rsidR="00EE45A2">
        <w:rPr>
          <w:rFonts w:ascii="Arial" w:hAnsi="Arial"/>
          <w:b/>
          <w:sz w:val="28"/>
        </w:rPr>
        <w:t xml:space="preserve"> American </w:t>
      </w:r>
      <w:r w:rsidR="00EA3D3A">
        <w:rPr>
          <w:rFonts w:ascii="Arial" w:hAnsi="Arial"/>
          <w:b/>
          <w:sz w:val="28"/>
        </w:rPr>
        <w:br/>
        <w:t>Fast Pitch Softball in Kansas</w:t>
      </w:r>
    </w:p>
    <w:p w14:paraId="12D5AE9E" w14:textId="77777777" w:rsidR="00B5191C" w:rsidRPr="00DA5F45" w:rsidRDefault="00B5191C" w:rsidP="00B5191C">
      <w:pPr>
        <w:rPr>
          <w:rFonts w:ascii="Arial" w:hAnsi="Arial"/>
          <w:b/>
          <w:sz w:val="22"/>
        </w:rPr>
      </w:pPr>
    </w:p>
    <w:p w14:paraId="2A98ADE1" w14:textId="319EE98C"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A3D3A">
        <w:rPr>
          <w:rFonts w:ascii="Arial" w:hAnsi="Arial"/>
          <w:bCs/>
          <w:sz w:val="22"/>
        </w:rPr>
        <w:t>Root, Root</w:t>
      </w:r>
      <w:r w:rsidR="00F92650">
        <w:rPr>
          <w:rFonts w:ascii="Arial" w:hAnsi="Arial"/>
          <w:bCs/>
          <w:sz w:val="22"/>
        </w:rPr>
        <w:t>,</w:t>
      </w:r>
      <w:r w:rsidR="00EA3D3A">
        <w:rPr>
          <w:rFonts w:ascii="Arial" w:hAnsi="Arial"/>
          <w:bCs/>
          <w:sz w:val="22"/>
        </w:rPr>
        <w:t xml:space="preserve"> Root for the Home Team</w:t>
      </w:r>
      <w:r w:rsidR="00DE0316">
        <w:rPr>
          <w:rFonts w:ascii="Arial" w:hAnsi="Arial"/>
          <w:bCs/>
          <w:sz w:val="22"/>
        </w:rPr>
        <w:t>!</w:t>
      </w:r>
      <w:r w:rsidRPr="00DA5F45">
        <w:rPr>
          <w:rFonts w:ascii="Arial" w:hAnsi="Arial"/>
          <w:sz w:val="22"/>
        </w:rPr>
        <w:t xml:space="preserve">” </w:t>
      </w:r>
      <w:r w:rsidR="00DE0316">
        <w:rPr>
          <w:rFonts w:ascii="Arial" w:hAnsi="Arial"/>
          <w:sz w:val="22"/>
        </w:rPr>
        <w:t>The</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EA3D3A">
        <w:rPr>
          <w:rFonts w:ascii="Arial" w:hAnsi="Arial"/>
          <w:sz w:val="22"/>
        </w:rPr>
        <w:t>Anita Mendoza</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693B6253" w14:textId="41BF54ED" w:rsidR="00013DAF" w:rsidRPr="00EE45A2" w:rsidRDefault="00013DAF" w:rsidP="00EE45A2">
      <w:pPr>
        <w:rPr>
          <w:rFonts w:ascii="Arial" w:hAnsi="Arial"/>
          <w:sz w:val="22"/>
        </w:rPr>
      </w:pPr>
      <w:r>
        <w:rPr>
          <w:rFonts w:ascii="Arial" w:hAnsi="Arial"/>
          <w:sz w:val="22"/>
        </w:rPr>
        <w:t>In its heyday in the 1970s, Mexican American fast pitch softball teams from</w:t>
      </w:r>
      <w:r w:rsidR="00F92650">
        <w:rPr>
          <w:rFonts w:ascii="Arial" w:hAnsi="Arial"/>
          <w:sz w:val="22"/>
        </w:rPr>
        <w:t xml:space="preserve"> communities</w:t>
      </w:r>
      <w:r>
        <w:rPr>
          <w:rFonts w:ascii="Arial" w:hAnsi="Arial"/>
          <w:sz w:val="22"/>
        </w:rPr>
        <w:t xml:space="preserve"> across the state – Topeka, Newton, Emporia, Chanute, Wichita – would come together for tournaments. Held in local parks, families gathered to root for their team, share food and memories, and reconnect with friends. Audience members will have a chance to view a special short film called “Mexican Americans Hit Home Runs in Kansas” before watching a live demonstration of techniques and styles of pitching from local fast pitch softball pitchers. </w:t>
      </w:r>
      <w:r w:rsidR="00DE0316">
        <w:rPr>
          <w:rFonts w:ascii="Arial" w:hAnsi="Arial"/>
          <w:sz w:val="22"/>
        </w:rPr>
        <w:t>Wiffle balls will be provided for anyone who wants to try out the speed, skill, and rhythm needed for the game.</w:t>
      </w:r>
    </w:p>
    <w:p w14:paraId="4241CA8D" w14:textId="77777777" w:rsidR="00EE45A2" w:rsidRPr="00EE45A2" w:rsidRDefault="00EE45A2" w:rsidP="00EE45A2">
      <w:pPr>
        <w:rPr>
          <w:rFonts w:ascii="Arial" w:hAnsi="Arial"/>
          <w:sz w:val="22"/>
        </w:rPr>
      </w:pPr>
    </w:p>
    <w:p w14:paraId="42D00D2C" w14:textId="0843FD99" w:rsidR="00B5191C" w:rsidRPr="00B93869" w:rsidRDefault="00013DAF" w:rsidP="00B5191C">
      <w:pPr>
        <w:rPr>
          <w:rFonts w:ascii="Arial" w:hAnsi="Arial"/>
          <w:sz w:val="22"/>
        </w:rPr>
      </w:pPr>
      <w:r>
        <w:rPr>
          <w:rFonts w:ascii="Arial" w:hAnsi="Arial"/>
          <w:sz w:val="22"/>
        </w:rPr>
        <w:t xml:space="preserve">Anita Mendoza is the founder of the North End Wichita Historical Society. </w:t>
      </w:r>
    </w:p>
    <w:p w14:paraId="7E35CF67" w14:textId="77777777" w:rsidR="00A86460" w:rsidRDefault="00A86460"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7995BEBE"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013DAF">
        <w:rPr>
          <w:rFonts w:ascii="Arial" w:hAnsi="Arial"/>
          <w:bCs/>
          <w:sz w:val="22"/>
        </w:rPr>
        <w:t>Root, Root, Root for the Home Team!</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lastRenderedPageBreak/>
        <w:br w:type="page"/>
      </w:r>
    </w:p>
    <w:p w14:paraId="74832FE2" w14:textId="088D011C" w:rsidR="00DE0316" w:rsidRPr="00DE0316" w:rsidRDefault="00B5191C" w:rsidP="00DE0316">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Presentation Explores the Tradition of Mexican American Fast Pitch Softball in Kansas</w:t>
      </w: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A219C"/>
    <w:rsid w:val="000A4C31"/>
    <w:rsid w:val="001971D0"/>
    <w:rsid w:val="001E24E3"/>
    <w:rsid w:val="00250E9C"/>
    <w:rsid w:val="00321389"/>
    <w:rsid w:val="00327F8F"/>
    <w:rsid w:val="003426CD"/>
    <w:rsid w:val="004C0BDE"/>
    <w:rsid w:val="004F7520"/>
    <w:rsid w:val="006264D6"/>
    <w:rsid w:val="00864294"/>
    <w:rsid w:val="00993261"/>
    <w:rsid w:val="00A06E35"/>
    <w:rsid w:val="00A25917"/>
    <w:rsid w:val="00A86460"/>
    <w:rsid w:val="00B5191C"/>
    <w:rsid w:val="00B93869"/>
    <w:rsid w:val="00BE4468"/>
    <w:rsid w:val="00C32CD9"/>
    <w:rsid w:val="00DE0316"/>
    <w:rsid w:val="00EA3D3A"/>
    <w:rsid w:val="00EE45A2"/>
    <w:rsid w:val="00F80953"/>
    <w:rsid w:val="00F92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3.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28</TotalTime>
  <Pages>3</Pages>
  <Words>384</Words>
  <Characters>2207</Characters>
  <Application>Microsoft Office Word</Application>
  <DocSecurity>0</DocSecurity>
  <Lines>58</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2026-01-15T19:56:00Z</cp:lastPrinted>
  <dcterms:created xsi:type="dcterms:W3CDTF">2026-01-14T15:49:00Z</dcterms:created>
  <dcterms:modified xsi:type="dcterms:W3CDTF">2026-01-15T20:02:00Z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